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05" w:rsidRPr="009F3846" w:rsidRDefault="006D0605" w:rsidP="003A06CD">
      <w:pPr>
        <w:pStyle w:val="BodyText"/>
        <w:jc w:val="center"/>
        <w:outlineLvl w:val="0"/>
        <w:rPr>
          <w:b/>
        </w:rPr>
      </w:pPr>
      <w:r w:rsidRPr="009F3846">
        <w:rPr>
          <w:b/>
        </w:rPr>
        <w:t>ПРОГРАММА ВСТУПИТЕЛЬНОГО ЭКЗАМЕНА В АСПИРАНТУРУ</w:t>
      </w:r>
    </w:p>
    <w:p w:rsidR="006D0605" w:rsidRPr="009F3846" w:rsidRDefault="006D0605" w:rsidP="00C04BEB">
      <w:pPr>
        <w:pStyle w:val="BodyText"/>
        <w:jc w:val="center"/>
        <w:rPr>
          <w:b/>
        </w:rPr>
      </w:pPr>
      <w:r w:rsidRPr="009F3846">
        <w:rPr>
          <w:b/>
        </w:rPr>
        <w:t>ИНОСТРАННЫЙ ЯЗЫК</w:t>
      </w:r>
    </w:p>
    <w:p w:rsidR="006D0605" w:rsidRPr="009F3846" w:rsidRDefault="006D0605" w:rsidP="00C04BEB">
      <w:pPr>
        <w:pStyle w:val="BodyText"/>
        <w:rPr>
          <w:b/>
        </w:rPr>
      </w:pPr>
    </w:p>
    <w:p w:rsidR="006D0605" w:rsidRPr="009F2E6E" w:rsidRDefault="006D0605" w:rsidP="003A06CD">
      <w:pPr>
        <w:shd w:val="clear" w:color="auto" w:fill="FFFFFF"/>
        <w:spacing w:before="240" w:after="120"/>
        <w:ind w:firstLine="680"/>
        <w:jc w:val="center"/>
        <w:outlineLvl w:val="0"/>
        <w:rPr>
          <w:sz w:val="28"/>
          <w:szCs w:val="28"/>
        </w:rPr>
      </w:pPr>
      <w:r>
        <w:rPr>
          <w:b/>
          <w:bCs/>
          <w:spacing w:val="-3"/>
        </w:rPr>
        <w:t xml:space="preserve">1. </w:t>
      </w:r>
      <w:r w:rsidRPr="009F2E6E">
        <w:rPr>
          <w:b/>
          <w:bCs/>
          <w:spacing w:val="-3"/>
          <w:sz w:val="28"/>
          <w:szCs w:val="28"/>
        </w:rPr>
        <w:t>Цел</w:t>
      </w:r>
      <w:r>
        <w:rPr>
          <w:b/>
          <w:bCs/>
          <w:spacing w:val="-3"/>
          <w:sz w:val="28"/>
          <w:szCs w:val="28"/>
        </w:rPr>
        <w:t>ь</w:t>
      </w:r>
      <w:r w:rsidRPr="009F2E6E">
        <w:rPr>
          <w:b/>
          <w:bCs/>
          <w:spacing w:val="-3"/>
          <w:sz w:val="28"/>
          <w:szCs w:val="28"/>
        </w:rPr>
        <w:t xml:space="preserve"> и задачи</w:t>
      </w:r>
      <w:r w:rsidRPr="009F2E6E">
        <w:rPr>
          <w:b/>
          <w:bCs/>
          <w:spacing w:val="-5"/>
          <w:sz w:val="28"/>
          <w:szCs w:val="28"/>
        </w:rPr>
        <w:t xml:space="preserve"> вступительного экзамена</w:t>
      </w:r>
    </w:p>
    <w:p w:rsidR="006D0605" w:rsidRPr="008309ED" w:rsidRDefault="006D0605" w:rsidP="008309ED">
      <w:pPr>
        <w:shd w:val="clear" w:color="auto" w:fill="FFFFFF"/>
        <w:spacing w:line="360" w:lineRule="auto"/>
        <w:ind w:right="29" w:firstLine="701"/>
        <w:jc w:val="both"/>
        <w:rPr>
          <w:sz w:val="28"/>
          <w:szCs w:val="28"/>
        </w:rPr>
      </w:pPr>
      <w:r w:rsidRPr="008309ED">
        <w:rPr>
          <w:color w:val="000000"/>
          <w:sz w:val="28"/>
          <w:szCs w:val="28"/>
        </w:rPr>
        <w:t xml:space="preserve">Программа вступительного экзамена в аспирантуру по иностранному языку </w:t>
      </w:r>
      <w:r w:rsidRPr="008309ED">
        <w:rPr>
          <w:color w:val="000000"/>
          <w:spacing w:val="4"/>
          <w:sz w:val="28"/>
          <w:szCs w:val="28"/>
        </w:rPr>
        <w:t xml:space="preserve">разработана в соответствии с государственными образовательными стандартами </w:t>
      </w:r>
      <w:r w:rsidRPr="008309ED">
        <w:rPr>
          <w:color w:val="000000"/>
          <w:spacing w:val="-1"/>
          <w:sz w:val="28"/>
          <w:szCs w:val="28"/>
        </w:rPr>
        <w:t>высшего профессионального образования ступени специалист.</w:t>
      </w:r>
    </w:p>
    <w:p w:rsidR="006D0605" w:rsidRPr="008309ED" w:rsidRDefault="006D0605" w:rsidP="008309ED">
      <w:pPr>
        <w:shd w:val="clear" w:color="auto" w:fill="FFFFFF"/>
        <w:spacing w:before="269" w:line="360" w:lineRule="auto"/>
        <w:ind w:left="10" w:right="24" w:firstLine="691"/>
        <w:jc w:val="both"/>
        <w:rPr>
          <w:sz w:val="28"/>
          <w:szCs w:val="28"/>
        </w:rPr>
      </w:pPr>
      <w:r w:rsidRPr="008309ED">
        <w:rPr>
          <w:color w:val="000000"/>
          <w:sz w:val="28"/>
          <w:szCs w:val="28"/>
        </w:rPr>
        <w:t xml:space="preserve">Цель экзамена - определить уровень развития у студентов профессиональной коммуникативной компетенции. Под профессиональной коммуникативной компетенцией понимаются знания, умения и навыки успешно употреблять языковые единицы, функциональные фразы в профессиональных ситуациях общения, а также соотносить </w:t>
      </w:r>
      <w:r w:rsidRPr="008309ED">
        <w:rPr>
          <w:color w:val="000000"/>
          <w:spacing w:val="5"/>
          <w:sz w:val="28"/>
          <w:szCs w:val="28"/>
        </w:rPr>
        <w:t xml:space="preserve">языковые средства с конкретными сферами, ситуациями, условиями и задачами </w:t>
      </w:r>
      <w:r w:rsidRPr="008309ED">
        <w:rPr>
          <w:color w:val="000000"/>
          <w:spacing w:val="7"/>
          <w:sz w:val="28"/>
          <w:szCs w:val="28"/>
        </w:rPr>
        <w:t xml:space="preserve">общения, использовать языковой материал как средство реализации речевого </w:t>
      </w:r>
      <w:r w:rsidRPr="008309ED">
        <w:rPr>
          <w:color w:val="000000"/>
          <w:spacing w:val="-4"/>
          <w:sz w:val="28"/>
          <w:szCs w:val="28"/>
        </w:rPr>
        <w:t>общения.</w:t>
      </w:r>
    </w:p>
    <w:p w:rsidR="006D0605" w:rsidRDefault="006D0605" w:rsidP="003A06CD">
      <w:pPr>
        <w:pStyle w:val="NormalWeb"/>
        <w:jc w:val="center"/>
        <w:outlineLvl w:val="0"/>
        <w:rPr>
          <w:rStyle w:val="Strong"/>
          <w:sz w:val="28"/>
          <w:szCs w:val="28"/>
        </w:rPr>
      </w:pPr>
      <w:r w:rsidRPr="009F2E6E">
        <w:rPr>
          <w:rStyle w:val="Strong"/>
          <w:sz w:val="28"/>
          <w:szCs w:val="28"/>
        </w:rPr>
        <w:t xml:space="preserve">2. </w:t>
      </w:r>
      <w:r>
        <w:rPr>
          <w:rStyle w:val="Strong"/>
          <w:sz w:val="28"/>
          <w:szCs w:val="28"/>
        </w:rPr>
        <w:t>Требования к вступительному экзамену в аспирантуру по иностранному языку.</w:t>
      </w:r>
    </w:p>
    <w:p w:rsidR="006D0605" w:rsidRPr="009F2E6E" w:rsidRDefault="006D0605" w:rsidP="003A06CD">
      <w:pPr>
        <w:pStyle w:val="NormalWeb"/>
        <w:jc w:val="center"/>
        <w:outlineLvl w:val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2.1 </w:t>
      </w:r>
      <w:r w:rsidRPr="009F2E6E">
        <w:rPr>
          <w:rStyle w:val="Strong"/>
          <w:sz w:val="28"/>
          <w:szCs w:val="28"/>
        </w:rPr>
        <w:t>Требования</w:t>
      </w:r>
      <w:r>
        <w:rPr>
          <w:rStyle w:val="Strong"/>
          <w:sz w:val="28"/>
          <w:szCs w:val="28"/>
        </w:rPr>
        <w:t xml:space="preserve"> к поступающим в аспирантуру</w:t>
      </w:r>
      <w:r w:rsidRPr="009F2E6E">
        <w:rPr>
          <w:rStyle w:val="Strong"/>
          <w:sz w:val="28"/>
          <w:szCs w:val="28"/>
        </w:rPr>
        <w:t xml:space="preserve"> по видам речевой </w:t>
      </w:r>
      <w:r>
        <w:rPr>
          <w:rStyle w:val="Strong"/>
          <w:sz w:val="28"/>
          <w:szCs w:val="28"/>
        </w:rPr>
        <w:t>деятельности</w:t>
      </w:r>
      <w:r w:rsidRPr="009F2E6E">
        <w:rPr>
          <w:rStyle w:val="Strong"/>
          <w:sz w:val="28"/>
          <w:szCs w:val="28"/>
        </w:rPr>
        <w:t>:</w:t>
      </w:r>
    </w:p>
    <w:p w:rsidR="006D0605" w:rsidRPr="008309ED" w:rsidRDefault="006D0605" w:rsidP="008309ED">
      <w:pPr>
        <w:shd w:val="clear" w:color="auto" w:fill="FFFFFF"/>
        <w:spacing w:line="360" w:lineRule="auto"/>
        <w:ind w:left="14" w:right="14" w:firstLine="696"/>
        <w:jc w:val="both"/>
        <w:rPr>
          <w:sz w:val="28"/>
          <w:szCs w:val="28"/>
        </w:rPr>
      </w:pPr>
      <w:r w:rsidRPr="008309ED">
        <w:rPr>
          <w:color w:val="000000"/>
          <w:spacing w:val="-1"/>
          <w:sz w:val="28"/>
          <w:szCs w:val="28"/>
        </w:rPr>
        <w:t xml:space="preserve">На вступительном экзамене поступающий должен продемонстрировать умение и навыки пользоваться иностранным языком как средством успешного профессионального </w:t>
      </w:r>
      <w:r w:rsidRPr="008309ED">
        <w:rPr>
          <w:color w:val="000000"/>
          <w:spacing w:val="3"/>
          <w:sz w:val="28"/>
          <w:szCs w:val="28"/>
        </w:rPr>
        <w:t xml:space="preserve">общения и как средством достижения целей профессиональной коммуникации в иноязычной среде. Поступающий должен владеть орфоэпическими, орфографическими, лексическими и </w:t>
      </w:r>
      <w:r w:rsidRPr="008309ED">
        <w:rPr>
          <w:color w:val="000000"/>
          <w:sz w:val="28"/>
          <w:szCs w:val="28"/>
        </w:rPr>
        <w:t xml:space="preserve">грамматическими нормами иностранного языка и правильно использовать их во всех </w:t>
      </w:r>
      <w:r w:rsidRPr="008309ED">
        <w:rPr>
          <w:color w:val="000000"/>
          <w:spacing w:val="-1"/>
          <w:sz w:val="28"/>
          <w:szCs w:val="28"/>
        </w:rPr>
        <w:t xml:space="preserve">видах речевой деятельности, представленных в сфере профессионального (разговорного и научного) </w:t>
      </w:r>
      <w:r w:rsidRPr="008309ED">
        <w:rPr>
          <w:color w:val="000000"/>
          <w:spacing w:val="-4"/>
          <w:sz w:val="28"/>
          <w:szCs w:val="28"/>
        </w:rPr>
        <w:t>общения.</w:t>
      </w:r>
    </w:p>
    <w:p w:rsidR="006D0605" w:rsidRPr="008309ED" w:rsidRDefault="006D0605" w:rsidP="008309ED">
      <w:pPr>
        <w:shd w:val="clear" w:color="auto" w:fill="FFFFFF"/>
        <w:spacing w:line="360" w:lineRule="auto"/>
        <w:ind w:left="14" w:right="10"/>
        <w:jc w:val="both"/>
        <w:rPr>
          <w:color w:val="000000"/>
          <w:sz w:val="28"/>
          <w:szCs w:val="28"/>
        </w:rPr>
      </w:pPr>
      <w:r w:rsidRPr="008309ED">
        <w:rPr>
          <w:color w:val="000000"/>
          <w:sz w:val="28"/>
          <w:szCs w:val="28"/>
        </w:rPr>
        <w:t>По видам речевой деятельности поступающий должен продемонстрировать следующие умения и навыки:</w:t>
      </w:r>
    </w:p>
    <w:p w:rsidR="006D0605" w:rsidRPr="008309ED" w:rsidRDefault="006D0605" w:rsidP="008309ED">
      <w:pPr>
        <w:shd w:val="clear" w:color="auto" w:fill="FFFFFF"/>
        <w:spacing w:line="360" w:lineRule="auto"/>
        <w:ind w:left="14" w:right="10"/>
        <w:jc w:val="both"/>
        <w:rPr>
          <w:color w:val="000000"/>
          <w:sz w:val="28"/>
          <w:szCs w:val="28"/>
          <w:u w:val="single"/>
        </w:rPr>
      </w:pPr>
    </w:p>
    <w:p w:rsidR="006D0605" w:rsidRPr="008309ED" w:rsidRDefault="006D0605" w:rsidP="008309ED">
      <w:pPr>
        <w:shd w:val="clear" w:color="auto" w:fill="FFFFFF"/>
        <w:spacing w:line="360" w:lineRule="auto"/>
        <w:ind w:left="14" w:right="10"/>
        <w:jc w:val="both"/>
        <w:rPr>
          <w:color w:val="000000"/>
          <w:sz w:val="28"/>
          <w:szCs w:val="28"/>
        </w:rPr>
      </w:pPr>
      <w:r w:rsidRPr="008309ED">
        <w:rPr>
          <w:color w:val="000000"/>
          <w:sz w:val="28"/>
          <w:szCs w:val="28"/>
          <w:u w:val="single"/>
        </w:rPr>
        <w:t xml:space="preserve">Говорение – </w:t>
      </w:r>
      <w:r w:rsidRPr="008309ED">
        <w:rPr>
          <w:color w:val="000000"/>
          <w:sz w:val="28"/>
          <w:szCs w:val="28"/>
        </w:rPr>
        <w:t>на экзамене испытуемый должен показать владение неподготовленной, спонтанной речью в условиях профессионального и официального общения в диалогической и монологической форме, речевыми тактиками и стратегиями ведения официальной беседы на общеразговорную и научную тематику.</w:t>
      </w:r>
    </w:p>
    <w:p w:rsidR="006D0605" w:rsidRPr="008309ED" w:rsidRDefault="006D0605" w:rsidP="008309ED">
      <w:pPr>
        <w:shd w:val="clear" w:color="auto" w:fill="FFFFFF"/>
        <w:spacing w:line="360" w:lineRule="auto"/>
        <w:ind w:left="14" w:right="10"/>
        <w:jc w:val="both"/>
        <w:rPr>
          <w:color w:val="000000"/>
          <w:sz w:val="28"/>
          <w:szCs w:val="28"/>
          <w:u w:val="single"/>
        </w:rPr>
      </w:pPr>
    </w:p>
    <w:p w:rsidR="006D0605" w:rsidRPr="008309ED" w:rsidRDefault="006D0605" w:rsidP="008309ED">
      <w:pPr>
        <w:shd w:val="clear" w:color="auto" w:fill="FFFFFF"/>
        <w:spacing w:line="360" w:lineRule="auto"/>
        <w:ind w:left="14" w:right="10"/>
        <w:jc w:val="both"/>
        <w:rPr>
          <w:sz w:val="28"/>
          <w:szCs w:val="28"/>
        </w:rPr>
      </w:pPr>
      <w:r w:rsidRPr="008309ED">
        <w:rPr>
          <w:color w:val="000000"/>
          <w:sz w:val="28"/>
          <w:szCs w:val="28"/>
          <w:u w:val="single"/>
        </w:rPr>
        <w:t>Аудирование</w:t>
      </w:r>
      <w:r w:rsidRPr="008309ED">
        <w:rPr>
          <w:color w:val="000000"/>
          <w:sz w:val="28"/>
          <w:szCs w:val="28"/>
        </w:rPr>
        <w:t xml:space="preserve"> – испытуемый должен продемонстрировать </w:t>
      </w:r>
      <w:r w:rsidRPr="008309ED">
        <w:rPr>
          <w:color w:val="000000"/>
          <w:spacing w:val="-1"/>
          <w:sz w:val="28"/>
          <w:szCs w:val="28"/>
        </w:rPr>
        <w:t>умение адекватно воспринимать, понимать и интерпретировать речь на иностранном языке</w:t>
      </w:r>
      <w:r w:rsidRPr="008309ED">
        <w:rPr>
          <w:color w:val="000000"/>
          <w:spacing w:val="-3"/>
          <w:sz w:val="28"/>
          <w:szCs w:val="28"/>
        </w:rPr>
        <w:t>.</w:t>
      </w:r>
    </w:p>
    <w:p w:rsidR="006D0605" w:rsidRPr="008309ED" w:rsidRDefault="006D0605" w:rsidP="008309ED">
      <w:pPr>
        <w:shd w:val="clear" w:color="auto" w:fill="FFFFFF"/>
        <w:spacing w:line="360" w:lineRule="auto"/>
        <w:ind w:left="24"/>
        <w:jc w:val="both"/>
        <w:rPr>
          <w:color w:val="000000"/>
          <w:spacing w:val="4"/>
          <w:sz w:val="28"/>
          <w:szCs w:val="28"/>
          <w:u w:val="single"/>
        </w:rPr>
      </w:pPr>
    </w:p>
    <w:p w:rsidR="006D0605" w:rsidRDefault="006D0605" w:rsidP="008309ED">
      <w:pPr>
        <w:shd w:val="clear" w:color="auto" w:fill="FFFFFF"/>
        <w:spacing w:line="360" w:lineRule="auto"/>
        <w:ind w:left="24"/>
        <w:jc w:val="both"/>
        <w:rPr>
          <w:color w:val="000000"/>
          <w:spacing w:val="-1"/>
          <w:sz w:val="28"/>
          <w:szCs w:val="28"/>
        </w:rPr>
      </w:pPr>
      <w:r w:rsidRPr="008309ED">
        <w:rPr>
          <w:color w:val="000000"/>
          <w:spacing w:val="4"/>
          <w:sz w:val="28"/>
          <w:szCs w:val="28"/>
          <w:u w:val="single"/>
        </w:rPr>
        <w:t>Чтени</w:t>
      </w:r>
      <w:r w:rsidRPr="008309ED">
        <w:rPr>
          <w:color w:val="000000"/>
          <w:spacing w:val="4"/>
          <w:sz w:val="28"/>
          <w:szCs w:val="28"/>
        </w:rPr>
        <w:t xml:space="preserve">е – в ходе экзамена проверяются навыки изучающего и просмотрового чтения, а также способность испытуемого воспринимать, понимать и интерпретировать текст на иностранном языке научного и научно-публицистического характера по своей специальности. Во время контроля навыков просмотрового чтения оцениваются </w:t>
      </w:r>
      <w:r w:rsidRPr="008309ED">
        <w:rPr>
          <w:color w:val="000000"/>
          <w:spacing w:val="3"/>
          <w:sz w:val="28"/>
          <w:szCs w:val="28"/>
        </w:rPr>
        <w:t xml:space="preserve">умения читать оригинальную </w:t>
      </w:r>
      <w:r w:rsidRPr="008309ED">
        <w:rPr>
          <w:color w:val="000000"/>
          <w:spacing w:val="1"/>
          <w:sz w:val="28"/>
          <w:szCs w:val="28"/>
        </w:rPr>
        <w:t>литературу по специальности, максимально точно переводить её на русский язык, пользуясь словарём и опираясь на профессиональные знания и навыки</w:t>
      </w:r>
      <w:r w:rsidRPr="008309ED">
        <w:rPr>
          <w:color w:val="000000"/>
          <w:spacing w:val="-1"/>
          <w:sz w:val="28"/>
          <w:szCs w:val="28"/>
        </w:rPr>
        <w:t xml:space="preserve">. При просмотровом чтении оценивается умение </w:t>
      </w:r>
      <w:r w:rsidRPr="008309ED">
        <w:rPr>
          <w:color w:val="000000"/>
          <w:sz w:val="28"/>
          <w:szCs w:val="28"/>
        </w:rPr>
        <w:t xml:space="preserve">определить круг ключевых идей текста, </w:t>
      </w:r>
      <w:r w:rsidRPr="008309ED">
        <w:rPr>
          <w:color w:val="000000"/>
          <w:spacing w:val="5"/>
          <w:sz w:val="28"/>
          <w:szCs w:val="28"/>
        </w:rPr>
        <w:t xml:space="preserve">выявить основные положения и точку зрения автора и интерпретировать текст на русском языке без </w:t>
      </w:r>
      <w:r w:rsidRPr="008309ED">
        <w:rPr>
          <w:color w:val="000000"/>
          <w:sz w:val="28"/>
          <w:szCs w:val="28"/>
        </w:rPr>
        <w:t xml:space="preserve">предварительной подготовки. Как письменный, так и устный переводы </w:t>
      </w:r>
      <w:r w:rsidRPr="008309ED">
        <w:rPr>
          <w:color w:val="000000"/>
          <w:spacing w:val="-1"/>
          <w:sz w:val="28"/>
          <w:szCs w:val="28"/>
        </w:rPr>
        <w:t>должны соответствовать нормам письменной речи на русском языке.</w:t>
      </w:r>
    </w:p>
    <w:p w:rsidR="006D0605" w:rsidRPr="009F2E6E" w:rsidRDefault="006D0605" w:rsidP="003A06CD">
      <w:pPr>
        <w:spacing w:line="360" w:lineRule="auto"/>
        <w:ind w:left="709"/>
        <w:jc w:val="center"/>
        <w:outlineLvl w:val="0"/>
        <w:rPr>
          <w:b/>
          <w:sz w:val="28"/>
          <w:szCs w:val="28"/>
        </w:rPr>
      </w:pPr>
      <w:r w:rsidRPr="009F2E6E">
        <w:rPr>
          <w:b/>
          <w:color w:val="000000"/>
          <w:spacing w:val="-1"/>
          <w:sz w:val="28"/>
          <w:szCs w:val="28"/>
        </w:rPr>
        <w:t xml:space="preserve">2.2 Требования к </w:t>
      </w:r>
      <w:r w:rsidRPr="009F2E6E">
        <w:rPr>
          <w:b/>
          <w:sz w:val="28"/>
          <w:szCs w:val="28"/>
        </w:rPr>
        <w:t>обязательному проверяемому минимуму содержания учебной дисциплины</w:t>
      </w:r>
    </w:p>
    <w:p w:rsidR="006D0605" w:rsidRDefault="006D0605" w:rsidP="002B35B7">
      <w:pPr>
        <w:shd w:val="clear" w:color="auto" w:fill="FFFFFF"/>
        <w:spacing w:line="360" w:lineRule="auto"/>
        <w:ind w:left="24"/>
        <w:jc w:val="both"/>
        <w:rPr>
          <w:b/>
          <w:sz w:val="28"/>
          <w:szCs w:val="28"/>
        </w:rPr>
      </w:pPr>
    </w:p>
    <w:p w:rsidR="006D0605" w:rsidRPr="009F2E6E" w:rsidRDefault="006D0605" w:rsidP="002B35B7">
      <w:pPr>
        <w:pStyle w:val="NormalWeb"/>
        <w:spacing w:line="360" w:lineRule="auto"/>
        <w:ind w:firstLine="708"/>
        <w:jc w:val="both"/>
        <w:rPr>
          <w:sz w:val="28"/>
          <w:szCs w:val="28"/>
        </w:rPr>
      </w:pPr>
      <w:r w:rsidRPr="009F2E6E">
        <w:rPr>
          <w:b/>
          <w:sz w:val="28"/>
          <w:szCs w:val="28"/>
        </w:rPr>
        <w:t>Фонетика.</w:t>
      </w:r>
      <w:r w:rsidRPr="009F2E6E">
        <w:rPr>
          <w:sz w:val="28"/>
          <w:szCs w:val="28"/>
        </w:rPr>
        <w:t xml:space="preserve"> Знание специфики артикуляции звуков, интонации, акцентуации и ритма нейтральной речи в изучаемом языке; основные особенности полного стиля произношения, характерные для сферы профессиональной коммуникации; чтение транскрипции. </w:t>
      </w:r>
    </w:p>
    <w:p w:rsidR="006D0605" w:rsidRPr="009F2E6E" w:rsidRDefault="006D0605" w:rsidP="002B35B7">
      <w:pPr>
        <w:pStyle w:val="NormalWeb"/>
        <w:spacing w:line="360" w:lineRule="auto"/>
        <w:ind w:firstLine="708"/>
        <w:jc w:val="both"/>
        <w:rPr>
          <w:sz w:val="28"/>
          <w:szCs w:val="28"/>
        </w:rPr>
      </w:pPr>
      <w:r w:rsidRPr="009F2E6E">
        <w:rPr>
          <w:b/>
          <w:sz w:val="28"/>
          <w:szCs w:val="28"/>
        </w:rPr>
        <w:t>Лексика</w:t>
      </w:r>
      <w:r w:rsidRPr="009F2E6E">
        <w:rPr>
          <w:sz w:val="28"/>
          <w:szCs w:val="28"/>
        </w:rPr>
        <w:t>. Поступающий должен владеть лексическим минимумом в объеме 2000 учебных лексических единиц общего и терминологического характера, включая примерно 200 терминов профилирующей специальности. Понятие дифференциации лексики по сферам применения (бытовая, терминологическая, общенаучная, официальная и другая). Понятие о свободных и устойчивых словосочетаниях, фразеологических единицах. Понятие об основных способах словообразования.  Минимум включает стилистически нейтральную наиболее употребительную лексику, относящуюся к общему языку и отражающую раннюю специализацию (базовую терминологическую лексику специальности)</w:t>
      </w:r>
    </w:p>
    <w:p w:rsidR="006D0605" w:rsidRPr="009F2E6E" w:rsidRDefault="006D0605" w:rsidP="002B35B7">
      <w:pPr>
        <w:pStyle w:val="NormalWeb"/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9F2E6E">
        <w:rPr>
          <w:b/>
          <w:sz w:val="28"/>
          <w:szCs w:val="28"/>
        </w:rPr>
        <w:t>Грамматика</w:t>
      </w:r>
      <w:r w:rsidRPr="009F2E6E">
        <w:rPr>
          <w:sz w:val="28"/>
          <w:szCs w:val="28"/>
        </w:rPr>
        <w:t>. Поступающий должен обладать грамматическими навыками, обеспечивающими коммуникацию без искажения смысла при письменном и устном общении общего характера; основные грамматические явления, характерные для профессиональной речи. Он должен знать существенные морфологические и синтаксические особенности грамматического строя современного иностранного языка.</w:t>
      </w:r>
    </w:p>
    <w:p w:rsidR="006D0605" w:rsidRDefault="006D0605" w:rsidP="003A06CD">
      <w:pPr>
        <w:pStyle w:val="NormalWeb"/>
        <w:spacing w:line="360" w:lineRule="auto"/>
        <w:jc w:val="both"/>
        <w:outlineLvl w:val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2.3 Лексико-грамматический минимум</w:t>
      </w:r>
    </w:p>
    <w:p w:rsidR="006D0605" w:rsidRPr="009F2E6E" w:rsidRDefault="006D0605" w:rsidP="003A06CD">
      <w:pPr>
        <w:pStyle w:val="NormalWeb"/>
        <w:spacing w:line="360" w:lineRule="auto"/>
        <w:jc w:val="both"/>
        <w:outlineLvl w:val="0"/>
        <w:rPr>
          <w:sz w:val="28"/>
          <w:szCs w:val="28"/>
        </w:rPr>
      </w:pPr>
      <w:r>
        <w:rPr>
          <w:rStyle w:val="Strong"/>
          <w:sz w:val="28"/>
          <w:szCs w:val="28"/>
        </w:rPr>
        <w:t>Английский язык</w:t>
      </w:r>
    </w:p>
    <w:p w:rsidR="006D0605" w:rsidRDefault="006D0605" w:rsidP="002B35B7">
      <w:pPr>
        <w:pStyle w:val="NormalWeb"/>
        <w:spacing w:line="360" w:lineRule="auto"/>
        <w:jc w:val="both"/>
        <w:rPr>
          <w:sz w:val="28"/>
          <w:szCs w:val="28"/>
        </w:rPr>
      </w:pPr>
      <w:r w:rsidRPr="009F2E6E">
        <w:rPr>
          <w:sz w:val="28"/>
          <w:szCs w:val="28"/>
        </w:rPr>
        <w:t xml:space="preserve">Порядок слов простого предложения. Сложное предложение: сложносочиненное и сложноподчиненное предложения. Союзы и относительные местоимения. Бессоюзные придаточные. Существительное: число и падеж. Местоимения. Степени сравнения прилагательных и наречий. Глагол. Употребление личных форм глагола в активном и пассивном залогах. Согласование времен. Пассивные конструкции. Функции инфинитива. </w:t>
      </w:r>
      <w:r>
        <w:rPr>
          <w:sz w:val="28"/>
          <w:szCs w:val="28"/>
        </w:rPr>
        <w:t>Инфинитивные конструкции</w:t>
      </w:r>
      <w:r w:rsidRPr="009F2E6E">
        <w:rPr>
          <w:sz w:val="28"/>
          <w:szCs w:val="28"/>
        </w:rPr>
        <w:t xml:space="preserve">. Функции причастия: причастие. </w:t>
      </w:r>
      <w:r>
        <w:rPr>
          <w:sz w:val="28"/>
          <w:szCs w:val="28"/>
        </w:rPr>
        <w:t xml:space="preserve">Абсолютная причастная конструкция. </w:t>
      </w:r>
      <w:r w:rsidRPr="009F2E6E">
        <w:rPr>
          <w:sz w:val="28"/>
          <w:szCs w:val="28"/>
        </w:rPr>
        <w:t xml:space="preserve">Функции герундия и  герундиальные обороты. Сослагательное наклонение. Модальные глаголы. Условные предложения. Атрибутивные комплексы (цепочки существительных). </w:t>
      </w:r>
    </w:p>
    <w:p w:rsidR="006D0605" w:rsidRPr="002B35B7" w:rsidRDefault="006D0605" w:rsidP="003A06CD">
      <w:pPr>
        <w:pStyle w:val="NormalWeb"/>
        <w:spacing w:line="360" w:lineRule="auto"/>
        <w:jc w:val="both"/>
        <w:outlineLvl w:val="0"/>
        <w:rPr>
          <w:sz w:val="28"/>
          <w:szCs w:val="28"/>
        </w:rPr>
      </w:pPr>
      <w:r w:rsidRPr="002B35B7">
        <w:rPr>
          <w:rStyle w:val="Strong"/>
          <w:sz w:val="28"/>
          <w:szCs w:val="28"/>
        </w:rPr>
        <w:t>Немецкий язык</w:t>
      </w:r>
    </w:p>
    <w:p w:rsidR="006D0605" w:rsidRPr="002B35B7" w:rsidRDefault="006D0605" w:rsidP="002B35B7">
      <w:pPr>
        <w:pStyle w:val="NormalWeb"/>
        <w:spacing w:line="360" w:lineRule="auto"/>
        <w:jc w:val="both"/>
        <w:rPr>
          <w:sz w:val="28"/>
          <w:szCs w:val="28"/>
        </w:rPr>
      </w:pPr>
      <w:r w:rsidRPr="002B35B7">
        <w:rPr>
          <w:sz w:val="28"/>
          <w:szCs w:val="28"/>
        </w:rPr>
        <w:t>Простые распространенные, сложносочиненные и сложноподчиненные предложения. Рамочная конструкция и отступления от нее.  Бессоюзные придаточные предложения. Распространенное определение (распространенное определение без артикля, с опущенным существительным, распространенное определение в распространенном определении и другие сложные случаи распространенного определения). Степени сравнения прилагательных. Формы глагола в активном и пассивном залоге. Личные, относительные, притяжательные, неопределенно-личные местоимения. Инфинитивные и причастные обороты в различных функциях. Модальные конструкции sein и hаbе</w:t>
      </w:r>
      <w:r w:rsidRPr="002B35B7">
        <w:rPr>
          <w:sz w:val="28"/>
          <w:szCs w:val="28"/>
          <w:lang w:val="en-US"/>
        </w:rPr>
        <w:t>n</w:t>
      </w:r>
      <w:r w:rsidRPr="002B35B7">
        <w:rPr>
          <w:sz w:val="28"/>
          <w:szCs w:val="28"/>
        </w:rPr>
        <w:t xml:space="preserve"> + zи +Infinitiv (во всех временных формах). Модальные глаголы с инфинитивом I и II актива и пассива во всех временных формах. Конъюнктив и кондиционалис в различных типах предложений. Модальные слова. Пассивный залог</w:t>
      </w:r>
    </w:p>
    <w:p w:rsidR="006D0605" w:rsidRPr="002B35B7" w:rsidRDefault="006D0605" w:rsidP="003A06CD">
      <w:pPr>
        <w:pStyle w:val="NormalWeb"/>
        <w:spacing w:line="360" w:lineRule="auto"/>
        <w:jc w:val="both"/>
        <w:outlineLvl w:val="0"/>
        <w:rPr>
          <w:b/>
          <w:sz w:val="28"/>
          <w:szCs w:val="28"/>
        </w:rPr>
      </w:pPr>
      <w:r w:rsidRPr="002B35B7">
        <w:rPr>
          <w:b/>
          <w:sz w:val="28"/>
          <w:szCs w:val="28"/>
        </w:rPr>
        <w:t xml:space="preserve">Французский язык </w:t>
      </w:r>
    </w:p>
    <w:p w:rsidR="006D0605" w:rsidRPr="002B35B7" w:rsidRDefault="006D0605" w:rsidP="002B35B7">
      <w:pPr>
        <w:pStyle w:val="Style3"/>
        <w:widowControl/>
        <w:spacing w:before="72" w:line="360" w:lineRule="auto"/>
        <w:ind w:firstLine="706"/>
        <w:rPr>
          <w:rStyle w:val="FontStyle50"/>
          <w:sz w:val="28"/>
          <w:szCs w:val="28"/>
        </w:rPr>
      </w:pPr>
      <w:r w:rsidRPr="002B35B7">
        <w:rPr>
          <w:rStyle w:val="FontStyle50"/>
          <w:sz w:val="28"/>
          <w:szCs w:val="28"/>
        </w:rPr>
        <w:t>Порядок слов простого предложения. Сложное предложение: сложносочиненное и сложноподчиненное предложения. Употребление личных форм глаголов в активном залоге. Согласование времен. Пассивный залог. Безличные конструкции. Конструкции с инфинитивом</w:t>
      </w:r>
      <w:r w:rsidRPr="002B35B7">
        <w:rPr>
          <w:rStyle w:val="FontStyle41"/>
          <w:sz w:val="28"/>
          <w:szCs w:val="28"/>
        </w:rPr>
        <w:t xml:space="preserve">. </w:t>
      </w:r>
      <w:r w:rsidRPr="002B35B7">
        <w:rPr>
          <w:rStyle w:val="FontStyle50"/>
          <w:sz w:val="28"/>
          <w:szCs w:val="28"/>
        </w:rPr>
        <w:t>Неличные формы глагола: инфинитив; деепричастие; сложное причастие прошедшего времени. Абсолютный причастный оборот. Условное наклонение. Сослагательное наклонение. Степени сравнения прилагательных и наречий. Местоимения: личные, относительные, указательные.</w:t>
      </w:r>
    </w:p>
    <w:p w:rsidR="006D0605" w:rsidRDefault="006D060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D0605" w:rsidRPr="009F2E6E" w:rsidRDefault="006D0605" w:rsidP="002B35B7">
      <w:pPr>
        <w:pStyle w:val="NormalWeb"/>
        <w:spacing w:line="360" w:lineRule="auto"/>
        <w:jc w:val="both"/>
        <w:rPr>
          <w:sz w:val="28"/>
          <w:szCs w:val="28"/>
        </w:rPr>
      </w:pPr>
    </w:p>
    <w:p w:rsidR="006D0605" w:rsidRDefault="006D0605" w:rsidP="003A06CD">
      <w:pPr>
        <w:shd w:val="clear" w:color="auto" w:fill="FFFFFF"/>
        <w:tabs>
          <w:tab w:val="left" w:pos="250"/>
        </w:tabs>
        <w:spacing w:before="274" w:line="360" w:lineRule="auto"/>
        <w:ind w:left="29"/>
        <w:jc w:val="both"/>
        <w:outlineLvl w:val="0"/>
        <w:rPr>
          <w:b/>
          <w:color w:val="000000"/>
          <w:spacing w:val="-12"/>
          <w:sz w:val="28"/>
          <w:szCs w:val="28"/>
        </w:rPr>
      </w:pPr>
      <w:r w:rsidRPr="009F2E6E">
        <w:rPr>
          <w:b/>
          <w:color w:val="000000"/>
          <w:spacing w:val="-12"/>
          <w:sz w:val="28"/>
          <w:szCs w:val="28"/>
        </w:rPr>
        <w:t xml:space="preserve">3. </w:t>
      </w:r>
      <w:r>
        <w:rPr>
          <w:b/>
          <w:color w:val="000000"/>
          <w:spacing w:val="-12"/>
          <w:sz w:val="28"/>
          <w:szCs w:val="28"/>
        </w:rPr>
        <w:t xml:space="preserve"> Структура и с</w:t>
      </w:r>
      <w:r w:rsidRPr="009F2E6E">
        <w:rPr>
          <w:b/>
          <w:color w:val="000000"/>
          <w:spacing w:val="-12"/>
          <w:sz w:val="28"/>
          <w:szCs w:val="28"/>
        </w:rPr>
        <w:t>одержание вступительного экзамена</w:t>
      </w:r>
    </w:p>
    <w:p w:rsidR="006D0605" w:rsidRPr="009F2E6E" w:rsidRDefault="006D0605" w:rsidP="003A06CD">
      <w:pPr>
        <w:shd w:val="clear" w:color="auto" w:fill="FFFFFF"/>
        <w:tabs>
          <w:tab w:val="left" w:pos="250"/>
        </w:tabs>
        <w:spacing w:before="274" w:line="360" w:lineRule="auto"/>
        <w:ind w:left="29"/>
        <w:jc w:val="both"/>
        <w:outlineLvl w:val="0"/>
        <w:rPr>
          <w:b/>
          <w:sz w:val="28"/>
          <w:szCs w:val="28"/>
        </w:rPr>
      </w:pPr>
      <w:r>
        <w:rPr>
          <w:b/>
          <w:color w:val="000000"/>
          <w:spacing w:val="-12"/>
          <w:sz w:val="28"/>
          <w:szCs w:val="28"/>
        </w:rPr>
        <w:t>3.1 Структура вступительного экзамена в аспирантуру</w:t>
      </w:r>
    </w:p>
    <w:p w:rsidR="006D0605" w:rsidRPr="008309ED" w:rsidRDefault="006D0605" w:rsidP="002B35B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624" w:line="360" w:lineRule="auto"/>
        <w:ind w:left="326"/>
        <w:jc w:val="both"/>
        <w:rPr>
          <w:color w:val="424242"/>
          <w:spacing w:val="-23"/>
          <w:sz w:val="28"/>
          <w:szCs w:val="28"/>
        </w:rPr>
      </w:pPr>
      <w:r w:rsidRPr="008309ED">
        <w:rPr>
          <w:color w:val="424242"/>
          <w:spacing w:val="-1"/>
          <w:sz w:val="28"/>
          <w:szCs w:val="28"/>
        </w:rPr>
        <w:t>Чтение и письменный перевод со словарем на русский язык оригинального текста по специальности</w:t>
      </w:r>
      <w:r w:rsidRPr="008309ED">
        <w:rPr>
          <w:color w:val="424242"/>
          <w:sz w:val="28"/>
          <w:szCs w:val="28"/>
        </w:rPr>
        <w:t xml:space="preserve">. Объем текста 1200-1500 печатных знаков. Время подготовки - 45 минут. Форма проверки - чтение части текста вслух и </w:t>
      </w:r>
      <w:r w:rsidRPr="008309ED">
        <w:rPr>
          <w:color w:val="424242"/>
          <w:spacing w:val="-1"/>
          <w:sz w:val="28"/>
          <w:szCs w:val="28"/>
        </w:rPr>
        <w:t>проверка письменного перевода.</w:t>
      </w:r>
    </w:p>
    <w:p w:rsidR="006D0605" w:rsidRPr="008309ED" w:rsidRDefault="006D0605" w:rsidP="002B35B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322" w:line="360" w:lineRule="auto"/>
        <w:ind w:left="326"/>
        <w:jc w:val="both"/>
        <w:rPr>
          <w:color w:val="424242"/>
          <w:spacing w:val="-14"/>
          <w:sz w:val="28"/>
          <w:szCs w:val="28"/>
        </w:rPr>
      </w:pPr>
      <w:r w:rsidRPr="008309ED">
        <w:rPr>
          <w:color w:val="424242"/>
          <w:spacing w:val="-2"/>
          <w:sz w:val="28"/>
          <w:szCs w:val="28"/>
        </w:rPr>
        <w:t xml:space="preserve">Просмотровое чтение оригинального научно-популярного текста медицинского </w:t>
      </w:r>
      <w:r w:rsidRPr="008309ED">
        <w:rPr>
          <w:color w:val="424242"/>
          <w:spacing w:val="1"/>
          <w:sz w:val="28"/>
          <w:szCs w:val="28"/>
        </w:rPr>
        <w:t>содержания. Объем - 1800-2000 печатных знаков. Время подготовки - 10</w:t>
      </w:r>
      <w:r w:rsidRPr="008309ED">
        <w:rPr>
          <w:color w:val="424242"/>
          <w:spacing w:val="-1"/>
          <w:sz w:val="28"/>
          <w:szCs w:val="28"/>
        </w:rPr>
        <w:t>минут. Форма проверки - передача содержания текста на русском (иностранном языке).</w:t>
      </w:r>
    </w:p>
    <w:p w:rsidR="006D0605" w:rsidRPr="00CE76E3" w:rsidRDefault="006D0605" w:rsidP="002B35B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322" w:line="360" w:lineRule="auto"/>
        <w:ind w:left="326"/>
        <w:jc w:val="both"/>
        <w:rPr>
          <w:color w:val="424242"/>
          <w:spacing w:val="-16"/>
          <w:sz w:val="28"/>
          <w:szCs w:val="28"/>
        </w:rPr>
      </w:pPr>
      <w:r>
        <w:rPr>
          <w:color w:val="424242"/>
          <w:spacing w:val="-2"/>
          <w:sz w:val="28"/>
          <w:szCs w:val="28"/>
        </w:rPr>
        <w:t>Монологическое высказывание и б</w:t>
      </w:r>
      <w:r w:rsidRPr="008309ED">
        <w:rPr>
          <w:color w:val="424242"/>
          <w:spacing w:val="-2"/>
          <w:sz w:val="28"/>
          <w:szCs w:val="28"/>
        </w:rPr>
        <w:t xml:space="preserve">еседа на иностранном языке (без подготовки) по вопросам, связанным с учебой в вузе, выбранной специальностью и предполагаемой научной работой, системами </w:t>
      </w:r>
      <w:r>
        <w:rPr>
          <w:color w:val="424242"/>
          <w:spacing w:val="-2"/>
          <w:sz w:val="28"/>
          <w:szCs w:val="28"/>
        </w:rPr>
        <w:t>медицинского образования</w:t>
      </w:r>
      <w:r w:rsidRPr="008309ED">
        <w:rPr>
          <w:color w:val="424242"/>
          <w:spacing w:val="-2"/>
          <w:sz w:val="28"/>
          <w:szCs w:val="28"/>
        </w:rPr>
        <w:t xml:space="preserve"> в России и за рубежом.</w:t>
      </w:r>
    </w:p>
    <w:p w:rsidR="006D0605" w:rsidRPr="008309ED" w:rsidRDefault="006D0605" w:rsidP="00CE76E3">
      <w:pPr>
        <w:shd w:val="clear" w:color="auto" w:fill="FFFFFF"/>
        <w:tabs>
          <w:tab w:val="left" w:pos="600"/>
        </w:tabs>
        <w:spacing w:before="322" w:line="360" w:lineRule="auto"/>
        <w:ind w:left="326"/>
        <w:jc w:val="both"/>
        <w:rPr>
          <w:color w:val="424242"/>
          <w:spacing w:val="-16"/>
          <w:sz w:val="28"/>
          <w:szCs w:val="28"/>
        </w:rPr>
      </w:pPr>
    </w:p>
    <w:p w:rsidR="006D0605" w:rsidRDefault="006D060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D0605" w:rsidRPr="00CE76E3" w:rsidRDefault="006D0605" w:rsidP="002853C0">
      <w:pPr>
        <w:pStyle w:val="ListParagraph"/>
        <w:widowControl/>
        <w:autoSpaceDE/>
        <w:autoSpaceDN/>
        <w:adjustRightInd/>
        <w:ind w:left="360"/>
        <w:jc w:val="both"/>
        <w:rPr>
          <w:sz w:val="28"/>
          <w:szCs w:val="28"/>
        </w:rPr>
      </w:pP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F3794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Список примерных вопросов для устной части вступительного экзамена</w:t>
      </w:r>
    </w:p>
    <w:p w:rsidR="006D0605" w:rsidRPr="00541514" w:rsidRDefault="006D0605" w:rsidP="003A06CD">
      <w:pPr>
        <w:jc w:val="both"/>
        <w:outlineLvl w:val="0"/>
        <w:rPr>
          <w:b/>
          <w:sz w:val="28"/>
          <w:szCs w:val="28"/>
          <w:u w:val="single"/>
          <w:lang w:val="en-US"/>
        </w:rPr>
      </w:pPr>
      <w:r w:rsidRPr="00541514">
        <w:rPr>
          <w:b/>
          <w:sz w:val="28"/>
          <w:szCs w:val="28"/>
          <w:u w:val="single"/>
        </w:rPr>
        <w:t>Английский</w:t>
      </w:r>
      <w:r w:rsidRPr="00541514">
        <w:rPr>
          <w:b/>
          <w:sz w:val="28"/>
          <w:szCs w:val="28"/>
          <w:u w:val="single"/>
          <w:lang w:val="en-US"/>
        </w:rPr>
        <w:t xml:space="preserve"> </w:t>
      </w:r>
      <w:r w:rsidRPr="00541514">
        <w:rPr>
          <w:b/>
          <w:sz w:val="28"/>
          <w:szCs w:val="28"/>
          <w:u w:val="single"/>
        </w:rPr>
        <w:t>язык</w:t>
      </w:r>
    </w:p>
    <w:p w:rsidR="006D0605" w:rsidRPr="00541514" w:rsidRDefault="006D0605" w:rsidP="003A06CD">
      <w:pPr>
        <w:shd w:val="clear" w:color="auto" w:fill="FFFFFF"/>
        <w:ind w:right="2765"/>
        <w:outlineLvl w:val="0"/>
        <w:rPr>
          <w:spacing w:val="-1"/>
          <w:sz w:val="28"/>
          <w:szCs w:val="28"/>
          <w:lang w:val="en-US"/>
        </w:rPr>
      </w:pPr>
      <w:r w:rsidRPr="00541514">
        <w:rPr>
          <w:spacing w:val="-1"/>
          <w:sz w:val="28"/>
          <w:szCs w:val="28"/>
          <w:lang w:val="en-US"/>
        </w:rPr>
        <w:t>When</w:t>
      </w:r>
      <w:r w:rsidRPr="00541514">
        <w:rPr>
          <w:i/>
          <w:iCs/>
          <w:spacing w:val="-1"/>
          <w:sz w:val="28"/>
          <w:szCs w:val="28"/>
          <w:lang w:val="en-US"/>
        </w:rPr>
        <w:t xml:space="preserve"> </w:t>
      </w:r>
      <w:r w:rsidRPr="00541514">
        <w:rPr>
          <w:spacing w:val="-1"/>
          <w:sz w:val="28"/>
          <w:szCs w:val="28"/>
          <w:lang w:val="en-US"/>
        </w:rPr>
        <w:t>did you graduate from the University?</w:t>
      </w:r>
    </w:p>
    <w:p w:rsidR="006D0605" w:rsidRPr="00541514" w:rsidRDefault="006D0605" w:rsidP="00541514">
      <w:pPr>
        <w:shd w:val="clear" w:color="auto" w:fill="FFFFFF"/>
        <w:ind w:right="2765"/>
        <w:rPr>
          <w:sz w:val="28"/>
          <w:szCs w:val="28"/>
          <w:lang w:val="en-US"/>
        </w:rPr>
      </w:pPr>
      <w:r w:rsidRPr="00541514">
        <w:rPr>
          <w:spacing w:val="-1"/>
          <w:sz w:val="28"/>
          <w:szCs w:val="28"/>
          <w:lang w:val="en-US"/>
        </w:rPr>
        <w:t>W</w:t>
      </w:r>
      <w:r w:rsidRPr="00541514">
        <w:rPr>
          <w:sz w:val="28"/>
          <w:szCs w:val="28"/>
          <w:lang w:val="en-US"/>
        </w:rPr>
        <w:t>hat University did you graduate from?</w:t>
      </w:r>
    </w:p>
    <w:p w:rsidR="006D0605" w:rsidRPr="00541514" w:rsidRDefault="006D0605" w:rsidP="00541514">
      <w:pPr>
        <w:shd w:val="clear" w:color="auto" w:fill="FFFFFF"/>
        <w:ind w:right="2765"/>
        <w:rPr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 xml:space="preserve"> What department did you </w:t>
      </w:r>
      <w:r>
        <w:rPr>
          <w:spacing w:val="3"/>
          <w:sz w:val="28"/>
          <w:szCs w:val="28"/>
          <w:lang w:val="en-US"/>
        </w:rPr>
        <w:t>study at</w:t>
      </w:r>
      <w:r w:rsidRPr="00541514">
        <w:rPr>
          <w:spacing w:val="3"/>
          <w:sz w:val="28"/>
          <w:szCs w:val="28"/>
          <w:lang w:val="en-US"/>
        </w:rPr>
        <w:t>?</w:t>
      </w:r>
    </w:p>
    <w:p w:rsidR="006D0605" w:rsidRPr="00541514" w:rsidRDefault="006D0605" w:rsidP="00541514">
      <w:pPr>
        <w:shd w:val="clear" w:color="auto" w:fill="FFFFFF"/>
        <w:ind w:right="2765"/>
        <w:rPr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>What</w:t>
      </w:r>
      <w:r w:rsidRPr="00541514">
        <w:rPr>
          <w:spacing w:val="-4"/>
          <w:sz w:val="28"/>
          <w:szCs w:val="28"/>
          <w:lang w:val="en-US"/>
        </w:rPr>
        <w:t xml:space="preserve"> </w:t>
      </w:r>
      <w:r>
        <w:rPr>
          <w:spacing w:val="-4"/>
          <w:sz w:val="28"/>
          <w:szCs w:val="28"/>
          <w:lang w:val="en-US"/>
        </w:rPr>
        <w:t xml:space="preserve">disciplines </w:t>
      </w:r>
      <w:r w:rsidRPr="00541514">
        <w:rPr>
          <w:spacing w:val="-4"/>
          <w:sz w:val="28"/>
          <w:szCs w:val="28"/>
          <w:lang w:val="en-US"/>
        </w:rPr>
        <w:t>did you like best? Least? Why?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rPr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 xml:space="preserve">How </w:t>
      </w:r>
      <w:r>
        <w:rPr>
          <w:spacing w:val="3"/>
          <w:sz w:val="28"/>
          <w:szCs w:val="28"/>
          <w:lang w:val="en-US"/>
        </w:rPr>
        <w:t>were</w:t>
      </w:r>
      <w:r w:rsidRPr="00541514">
        <w:rPr>
          <w:spacing w:val="3"/>
          <w:sz w:val="28"/>
          <w:szCs w:val="28"/>
          <w:lang w:val="en-US"/>
        </w:rPr>
        <w:t xml:space="preserve"> you rank</w:t>
      </w:r>
      <w:r>
        <w:rPr>
          <w:spacing w:val="3"/>
          <w:sz w:val="28"/>
          <w:szCs w:val="28"/>
          <w:lang w:val="en-US"/>
        </w:rPr>
        <w:t>ed</w:t>
      </w:r>
      <w:r w:rsidRPr="00541514">
        <w:rPr>
          <w:spacing w:val="3"/>
          <w:sz w:val="28"/>
          <w:szCs w:val="28"/>
          <w:lang w:val="en-US"/>
        </w:rPr>
        <w:t xml:space="preserve"> at the University?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rPr>
          <w:sz w:val="28"/>
          <w:szCs w:val="28"/>
          <w:lang w:val="en-US"/>
        </w:rPr>
      </w:pPr>
      <w:r w:rsidRPr="00541514">
        <w:rPr>
          <w:spacing w:val="-1"/>
          <w:sz w:val="28"/>
          <w:szCs w:val="28"/>
          <w:lang w:val="en-US"/>
        </w:rPr>
        <w:t>Have you got a diploma with honours?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spacing w:before="7"/>
        <w:rPr>
          <w:sz w:val="28"/>
          <w:szCs w:val="28"/>
          <w:lang w:val="en-US"/>
        </w:rPr>
      </w:pPr>
      <w:r w:rsidRPr="00541514">
        <w:rPr>
          <w:bCs/>
          <w:spacing w:val="3"/>
          <w:sz w:val="28"/>
          <w:szCs w:val="28"/>
          <w:lang w:val="en-US"/>
        </w:rPr>
        <w:t xml:space="preserve">Why </w:t>
      </w:r>
      <w:r w:rsidRPr="00541514">
        <w:rPr>
          <w:spacing w:val="3"/>
          <w:sz w:val="28"/>
          <w:szCs w:val="28"/>
          <w:lang w:val="en-US"/>
        </w:rPr>
        <w:t>did you decide to take a postgraduate course?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rPr>
          <w:spacing w:val="-11"/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 xml:space="preserve">Why do you think you </w:t>
      </w:r>
      <w:r w:rsidRPr="00541514">
        <w:rPr>
          <w:bCs/>
          <w:sz w:val="28"/>
          <w:szCs w:val="28"/>
          <w:lang w:val="en-US"/>
        </w:rPr>
        <w:t xml:space="preserve">will </w:t>
      </w:r>
      <w:r w:rsidRPr="00541514">
        <w:rPr>
          <w:sz w:val="28"/>
          <w:szCs w:val="28"/>
          <w:lang w:val="en-US"/>
        </w:rPr>
        <w:t>succeed in a postgraduate course?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spacing w:before="7"/>
        <w:rPr>
          <w:spacing w:val="-14"/>
          <w:sz w:val="28"/>
          <w:szCs w:val="28"/>
          <w:lang w:val="en-US"/>
        </w:rPr>
      </w:pPr>
      <w:r>
        <w:rPr>
          <w:spacing w:val="3"/>
          <w:sz w:val="28"/>
          <w:szCs w:val="28"/>
          <w:lang w:val="en-US"/>
        </w:rPr>
        <w:t>What are your scientific interests</w:t>
      </w:r>
      <w:r w:rsidRPr="00541514">
        <w:rPr>
          <w:spacing w:val="3"/>
          <w:sz w:val="28"/>
          <w:szCs w:val="28"/>
          <w:lang w:val="en-US"/>
        </w:rPr>
        <w:t>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rPr>
          <w:spacing w:val="-14"/>
          <w:sz w:val="28"/>
          <w:szCs w:val="28"/>
          <w:lang w:val="en-US"/>
        </w:rPr>
      </w:pPr>
      <w:r w:rsidRPr="00541514">
        <w:rPr>
          <w:bCs/>
          <w:spacing w:val="2"/>
          <w:sz w:val="28"/>
          <w:szCs w:val="28"/>
          <w:lang w:val="en-US"/>
        </w:rPr>
        <w:t>What</w:t>
      </w:r>
      <w:r w:rsidRPr="00541514">
        <w:rPr>
          <w:b/>
          <w:bCs/>
          <w:spacing w:val="2"/>
          <w:sz w:val="28"/>
          <w:szCs w:val="28"/>
          <w:lang w:val="en-US"/>
        </w:rPr>
        <w:t xml:space="preserve"> </w:t>
      </w:r>
      <w:r w:rsidRPr="00541514">
        <w:rPr>
          <w:spacing w:val="2"/>
          <w:sz w:val="28"/>
          <w:szCs w:val="28"/>
          <w:lang w:val="en-US"/>
        </w:rPr>
        <w:t>personal characteristics are necessary for</w:t>
      </w:r>
      <w:r>
        <w:rPr>
          <w:spacing w:val="2"/>
          <w:sz w:val="28"/>
          <w:szCs w:val="28"/>
          <w:lang w:val="en-US"/>
        </w:rPr>
        <w:t xml:space="preserve"> being a</w:t>
      </w:r>
      <w:r w:rsidRPr="00541514">
        <w:rPr>
          <w:spacing w:val="2"/>
          <w:sz w:val="28"/>
          <w:szCs w:val="28"/>
          <w:lang w:val="en-US"/>
        </w:rPr>
        <w:t xml:space="preserve"> success in</w:t>
      </w:r>
      <w:r w:rsidRPr="00541514">
        <w:rPr>
          <w:spacing w:val="2"/>
          <w:sz w:val="28"/>
          <w:szCs w:val="28"/>
          <w:lang w:val="en-US"/>
        </w:rPr>
        <w:br/>
      </w:r>
      <w:r>
        <w:rPr>
          <w:spacing w:val="2"/>
          <w:sz w:val="28"/>
          <w:szCs w:val="28"/>
          <w:lang w:val="en-US"/>
        </w:rPr>
        <w:t>the</w:t>
      </w:r>
      <w:r w:rsidRPr="00541514">
        <w:rPr>
          <w:spacing w:val="2"/>
          <w:sz w:val="28"/>
          <w:szCs w:val="28"/>
          <w:lang w:val="en-US"/>
        </w:rPr>
        <w:t xml:space="preserve"> chosen field?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rPr>
          <w:spacing w:val="-22"/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 xml:space="preserve">Are </w:t>
      </w:r>
      <w:r w:rsidRPr="00541514">
        <w:rPr>
          <w:bCs/>
          <w:spacing w:val="3"/>
          <w:sz w:val="28"/>
          <w:szCs w:val="28"/>
          <w:lang w:val="en-US"/>
        </w:rPr>
        <w:t>you</w:t>
      </w:r>
      <w:r w:rsidRPr="00541514">
        <w:rPr>
          <w:b/>
          <w:bCs/>
          <w:spacing w:val="3"/>
          <w:sz w:val="28"/>
          <w:szCs w:val="28"/>
          <w:lang w:val="en-US"/>
        </w:rPr>
        <w:t xml:space="preserve"> </w:t>
      </w:r>
      <w:r w:rsidRPr="00541514">
        <w:rPr>
          <w:spacing w:val="3"/>
          <w:sz w:val="28"/>
          <w:szCs w:val="28"/>
          <w:lang w:val="en-US"/>
        </w:rPr>
        <w:t>going to take a full time or correspondence course?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spacing w:before="7"/>
        <w:rPr>
          <w:spacing w:val="-22"/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>Do you live on your own or with your parents?</w:t>
      </w:r>
    </w:p>
    <w:p w:rsidR="006D0605" w:rsidRPr="00541514" w:rsidRDefault="006D0605" w:rsidP="00541514">
      <w:pPr>
        <w:shd w:val="clear" w:color="auto" w:fill="FFFFFF"/>
        <w:tabs>
          <w:tab w:val="left" w:pos="439"/>
        </w:tabs>
        <w:rPr>
          <w:spacing w:val="-18"/>
          <w:sz w:val="28"/>
          <w:szCs w:val="28"/>
          <w:lang w:val="en-US"/>
        </w:rPr>
      </w:pPr>
      <w:r w:rsidRPr="00541514">
        <w:rPr>
          <w:spacing w:val="2"/>
          <w:sz w:val="28"/>
          <w:szCs w:val="28"/>
          <w:lang w:val="en-US"/>
        </w:rPr>
        <w:t>Are you single or married?</w:t>
      </w:r>
    </w:p>
    <w:p w:rsidR="006D0605" w:rsidRPr="00541514" w:rsidRDefault="006D0605" w:rsidP="00541514">
      <w:pPr>
        <w:shd w:val="clear" w:color="auto" w:fill="FFFFFF"/>
        <w:ind w:right="2765"/>
        <w:rPr>
          <w:sz w:val="28"/>
          <w:szCs w:val="28"/>
          <w:lang w:val="en-US"/>
        </w:rPr>
      </w:pPr>
      <w:r w:rsidRPr="00541514">
        <w:rPr>
          <w:bCs/>
          <w:spacing w:val="2"/>
          <w:sz w:val="28"/>
          <w:szCs w:val="28"/>
          <w:lang w:val="en-US"/>
        </w:rPr>
        <w:t>What</w:t>
      </w:r>
      <w:r w:rsidRPr="00541514">
        <w:rPr>
          <w:b/>
          <w:bCs/>
          <w:spacing w:val="2"/>
          <w:sz w:val="28"/>
          <w:szCs w:val="28"/>
          <w:lang w:val="en-US"/>
        </w:rPr>
        <w:t xml:space="preserve"> </w:t>
      </w:r>
      <w:r w:rsidRPr="00541514">
        <w:rPr>
          <w:spacing w:val="2"/>
          <w:sz w:val="28"/>
          <w:szCs w:val="28"/>
          <w:lang w:val="en-US"/>
        </w:rPr>
        <w:t>are your strengths and weaknesses?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rPr>
          <w:spacing w:val="-11"/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>What leisure activities do you enjoy?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spacing w:before="7"/>
        <w:ind w:right="461"/>
        <w:rPr>
          <w:spacing w:val="3"/>
          <w:sz w:val="28"/>
          <w:szCs w:val="28"/>
          <w:lang w:val="en-US"/>
        </w:rPr>
      </w:pPr>
      <w:r w:rsidRPr="00541514">
        <w:rPr>
          <w:spacing w:val="1"/>
          <w:sz w:val="28"/>
          <w:szCs w:val="28"/>
          <w:lang w:val="en-US"/>
        </w:rPr>
        <w:t xml:space="preserve">Do you like to read? If you do what kind of books do you </w:t>
      </w:r>
      <w:r w:rsidRPr="00541514">
        <w:rPr>
          <w:spacing w:val="3"/>
          <w:sz w:val="28"/>
          <w:szCs w:val="28"/>
          <w:lang w:val="en-US"/>
        </w:rPr>
        <w:t xml:space="preserve">prefer? 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spacing w:before="7"/>
        <w:ind w:right="461"/>
        <w:rPr>
          <w:spacing w:val="-11"/>
          <w:sz w:val="28"/>
          <w:szCs w:val="28"/>
          <w:lang w:val="en-US"/>
        </w:rPr>
      </w:pPr>
      <w:r w:rsidRPr="00541514">
        <w:rPr>
          <w:spacing w:val="3"/>
          <w:sz w:val="28"/>
          <w:szCs w:val="28"/>
          <w:lang w:val="en-US"/>
        </w:rPr>
        <w:t>If you don't, why?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rPr>
          <w:spacing w:val="-18"/>
          <w:sz w:val="28"/>
          <w:szCs w:val="28"/>
          <w:lang w:val="en-US"/>
        </w:rPr>
      </w:pPr>
      <w:r w:rsidRPr="00541514">
        <w:rPr>
          <w:spacing w:val="-5"/>
          <w:sz w:val="28"/>
          <w:szCs w:val="28"/>
          <w:lang w:val="en-US"/>
        </w:rPr>
        <w:t xml:space="preserve">You have got some friends, haven't you? What kind of a person </w:t>
      </w:r>
      <w:r w:rsidRPr="00541514">
        <w:rPr>
          <w:spacing w:val="2"/>
          <w:sz w:val="28"/>
          <w:szCs w:val="28"/>
          <w:lang w:val="en-US"/>
        </w:rPr>
        <w:t>is your closest friend?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ind w:right="461"/>
        <w:rPr>
          <w:spacing w:val="-14"/>
          <w:sz w:val="28"/>
          <w:szCs w:val="28"/>
          <w:lang w:val="en-US"/>
        </w:rPr>
      </w:pPr>
      <w:r>
        <w:rPr>
          <w:spacing w:val="1"/>
          <w:sz w:val="28"/>
          <w:szCs w:val="28"/>
          <w:lang w:val="en-US"/>
        </w:rPr>
        <w:t>What prolific people have</w:t>
      </w:r>
      <w:r w:rsidRPr="00541514">
        <w:rPr>
          <w:spacing w:val="1"/>
          <w:sz w:val="28"/>
          <w:szCs w:val="28"/>
          <w:lang w:val="en-US"/>
        </w:rPr>
        <w:t xml:space="preserve"> had the most profound influence </w:t>
      </w:r>
      <w:r w:rsidRPr="00541514">
        <w:rPr>
          <w:spacing w:val="-3"/>
          <w:sz w:val="28"/>
          <w:szCs w:val="28"/>
          <w:lang w:val="en-US"/>
        </w:rPr>
        <w:t>on you?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Which of your college years was the most difficult?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spacing w:before="7"/>
        <w:ind w:right="922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Have you ever had any difficulty in getting along with fellow students and professors?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Did you enjoy your five years at</w:t>
      </w:r>
      <w:r w:rsidRPr="00541514">
        <w:rPr>
          <w:i/>
          <w:iCs/>
          <w:sz w:val="28"/>
          <w:szCs w:val="28"/>
          <w:lang w:val="en-US"/>
        </w:rPr>
        <w:t xml:space="preserve"> </w:t>
      </w:r>
      <w:r w:rsidRPr="00541514">
        <w:rPr>
          <w:sz w:val="28"/>
          <w:szCs w:val="28"/>
          <w:lang w:val="en-US"/>
        </w:rPr>
        <w:t>the University?</w:t>
      </w:r>
    </w:p>
    <w:p w:rsidR="006D0605" w:rsidRPr="00541514" w:rsidRDefault="006D0605" w:rsidP="00541514">
      <w:pPr>
        <w:shd w:val="clear" w:color="auto" w:fill="FFFFFF"/>
        <w:tabs>
          <w:tab w:val="left" w:pos="432"/>
        </w:tabs>
        <w:spacing w:before="7"/>
        <w:ind w:right="922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Are there any scientists in your family or among your relatives?</w:t>
      </w:r>
    </w:p>
    <w:p w:rsidR="006D0605" w:rsidRPr="00541514" w:rsidRDefault="006D0605" w:rsidP="00541514">
      <w:pPr>
        <w:jc w:val="both"/>
        <w:rPr>
          <w:i/>
          <w:sz w:val="28"/>
          <w:szCs w:val="28"/>
          <w:lang w:val="en-US"/>
        </w:rPr>
      </w:pPr>
    </w:p>
    <w:p w:rsidR="006D0605" w:rsidRPr="00F3794C" w:rsidRDefault="006D0605" w:rsidP="003A06CD">
      <w:pPr>
        <w:jc w:val="both"/>
        <w:outlineLvl w:val="0"/>
        <w:rPr>
          <w:b/>
          <w:sz w:val="28"/>
          <w:szCs w:val="28"/>
          <w:u w:val="single"/>
          <w:lang w:val="de-DE"/>
        </w:rPr>
      </w:pPr>
      <w:r w:rsidRPr="00F3794C">
        <w:rPr>
          <w:b/>
          <w:sz w:val="28"/>
          <w:szCs w:val="28"/>
          <w:u w:val="single"/>
        </w:rPr>
        <w:t>Немецкий</w:t>
      </w:r>
      <w:r w:rsidRPr="00F3794C">
        <w:rPr>
          <w:b/>
          <w:sz w:val="28"/>
          <w:szCs w:val="28"/>
          <w:u w:val="single"/>
          <w:lang w:val="de-DE"/>
        </w:rPr>
        <w:t xml:space="preserve"> </w:t>
      </w:r>
      <w:r w:rsidRPr="00F3794C">
        <w:rPr>
          <w:b/>
          <w:sz w:val="28"/>
          <w:szCs w:val="28"/>
          <w:u w:val="single"/>
        </w:rPr>
        <w:t>язык</w:t>
      </w:r>
    </w:p>
    <w:p w:rsidR="006D0605" w:rsidRPr="00541514" w:rsidRDefault="006D0605" w:rsidP="003A06CD">
      <w:pPr>
        <w:jc w:val="both"/>
        <w:outlineLvl w:val="0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Wie heißen Sie?</w:t>
      </w:r>
      <w:r w:rsidRPr="00541514">
        <w:rPr>
          <w:sz w:val="28"/>
          <w:szCs w:val="28"/>
          <w:lang w:val="de-DE"/>
        </w:rPr>
        <w:tab/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Wohnort?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Welche Hochschule haben Sie absolviert?</w:t>
      </w:r>
      <w:r w:rsidRPr="00541514">
        <w:rPr>
          <w:sz w:val="28"/>
          <w:szCs w:val="28"/>
          <w:lang w:val="de-DE"/>
        </w:rPr>
        <w:tab/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 xml:space="preserve">Erzählen Sie über Ihre Familie und Ihren Familienstand! 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Ihr Freunde- und Bekanntenkreis?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Haben Sie Hobbys? Was machen Sie in Ihrer Freizeit gern?</w:t>
      </w:r>
      <w:r w:rsidRPr="00541514">
        <w:rPr>
          <w:sz w:val="28"/>
          <w:szCs w:val="28"/>
          <w:lang w:val="de-DE"/>
        </w:rPr>
        <w:tab/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 xml:space="preserve">Arbeiten Sie? Wenn ja, dann erzählen Sie über Ihr berufliches Leben! 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Worin besteht für Sie der Sinn des Lebens?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Kinder?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Fremdsprachen?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Alter?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Was lesen Sie gern?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Deutschsprachige Länder?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Studentenkonferenz?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Charakterzüge?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Ihre starken und schwachen Seiten?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Soziale Kompetenzen (Softskills)?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Wofür würden Sie Ihr Leben riskieren?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Was hätten Sie werden wollen, wenn Sie nicht das geworden wären, was Sie heute</w:t>
      </w:r>
    </w:p>
    <w:p w:rsidR="006D0605" w:rsidRPr="00541514" w:rsidRDefault="006D0605" w:rsidP="00541514">
      <w:pPr>
        <w:jc w:val="both"/>
        <w:rPr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sind?</w:t>
      </w:r>
    </w:p>
    <w:p w:rsidR="006D0605" w:rsidRPr="00541514" w:rsidRDefault="006D0605" w:rsidP="00541514">
      <w:pPr>
        <w:jc w:val="both"/>
        <w:rPr>
          <w:i/>
          <w:sz w:val="28"/>
          <w:szCs w:val="28"/>
          <w:lang w:val="de-DE"/>
        </w:rPr>
      </w:pPr>
      <w:r w:rsidRPr="00541514">
        <w:rPr>
          <w:sz w:val="28"/>
          <w:szCs w:val="28"/>
          <w:lang w:val="de-DE"/>
        </w:rPr>
        <w:t>Warum wissenschaftliche Tätigkeit?</w:t>
      </w:r>
    </w:p>
    <w:p w:rsidR="006D0605" w:rsidRPr="00541514" w:rsidRDefault="006D0605" w:rsidP="00541514">
      <w:pPr>
        <w:jc w:val="both"/>
        <w:rPr>
          <w:i/>
          <w:sz w:val="28"/>
          <w:szCs w:val="28"/>
          <w:lang w:val="de-DE"/>
        </w:rPr>
      </w:pPr>
    </w:p>
    <w:p w:rsidR="006D0605" w:rsidRPr="00F3794C" w:rsidRDefault="006D0605" w:rsidP="003A06CD">
      <w:pPr>
        <w:jc w:val="both"/>
        <w:outlineLvl w:val="0"/>
        <w:rPr>
          <w:b/>
          <w:sz w:val="28"/>
          <w:szCs w:val="28"/>
          <w:u w:val="single"/>
          <w:lang w:val="de-DE"/>
        </w:rPr>
      </w:pPr>
      <w:r w:rsidRPr="00F3794C">
        <w:rPr>
          <w:b/>
          <w:sz w:val="28"/>
          <w:szCs w:val="28"/>
          <w:u w:val="single"/>
          <w:lang w:val="de-DE"/>
        </w:rPr>
        <w:t xml:space="preserve"> </w:t>
      </w:r>
      <w:r w:rsidRPr="00F3794C">
        <w:rPr>
          <w:b/>
          <w:sz w:val="28"/>
          <w:szCs w:val="28"/>
          <w:u w:val="single"/>
        </w:rPr>
        <w:t>Французский</w:t>
      </w:r>
      <w:r w:rsidRPr="00F3794C">
        <w:rPr>
          <w:b/>
          <w:sz w:val="28"/>
          <w:szCs w:val="28"/>
          <w:u w:val="single"/>
          <w:lang w:val="de-DE"/>
        </w:rPr>
        <w:t xml:space="preserve"> </w:t>
      </w:r>
      <w:r w:rsidRPr="00F3794C">
        <w:rPr>
          <w:b/>
          <w:sz w:val="28"/>
          <w:szCs w:val="28"/>
          <w:u w:val="single"/>
        </w:rPr>
        <w:t>язык</w:t>
      </w:r>
    </w:p>
    <w:p w:rsidR="006D0605" w:rsidRPr="00541514" w:rsidRDefault="006D0605" w:rsidP="00541514">
      <w:pPr>
        <w:jc w:val="both"/>
        <w:rPr>
          <w:sz w:val="28"/>
          <w:szCs w:val="28"/>
          <w:u w:val="single"/>
          <w:lang w:val="de-DE"/>
        </w:rPr>
      </w:pPr>
    </w:p>
    <w:p w:rsidR="006D0605" w:rsidRPr="00541514" w:rsidRDefault="006D0605" w:rsidP="003A06CD">
      <w:pPr>
        <w:jc w:val="both"/>
        <w:outlineLvl w:val="0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 âge avez-vous?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Quelle est votre formation?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Quelle Université avez-vous terminé?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A quelle faculté avez-vous fait vos études?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Quelle est votre discipline préférée?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Votre famille est-elle nombreuse? Combien de personnes comprend elle?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Aimez-vous lire? Quelle genre de lecture préférez-vous?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 est votre centre d’intérêt?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Etes-vous marié ou celibataire?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 font vos parents?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Quelles qualitalés doit on posseder pour réussir dans son travail?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 font vos parents?</w:t>
      </w:r>
    </w:p>
    <w:p w:rsidR="006D0605" w:rsidRPr="00541514" w:rsidRDefault="006D0605" w:rsidP="00541514">
      <w:pPr>
        <w:jc w:val="both"/>
        <w:rPr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Pourquoi avez-vous décidé de vous consacrer au travail scientifique?</w:t>
      </w:r>
    </w:p>
    <w:p w:rsidR="006D0605" w:rsidRPr="00541514" w:rsidRDefault="006D0605" w:rsidP="00541514">
      <w:pPr>
        <w:jc w:val="both"/>
        <w:rPr>
          <w:b/>
          <w:sz w:val="28"/>
          <w:szCs w:val="28"/>
          <w:lang w:val="en-US"/>
        </w:rPr>
      </w:pPr>
      <w:r w:rsidRPr="00541514">
        <w:rPr>
          <w:sz w:val="28"/>
          <w:szCs w:val="28"/>
          <w:lang w:val="en-US"/>
        </w:rPr>
        <w:t>Quel est votre plan de carrière?</w:t>
      </w:r>
    </w:p>
    <w:p w:rsidR="006D0605" w:rsidRPr="00541514" w:rsidRDefault="006D0605" w:rsidP="002853C0">
      <w:pPr>
        <w:widowControl/>
        <w:autoSpaceDE/>
        <w:autoSpaceDN/>
        <w:adjustRightInd/>
        <w:jc w:val="both"/>
        <w:rPr>
          <w:b/>
          <w:sz w:val="28"/>
          <w:szCs w:val="28"/>
          <w:lang w:val="en-US"/>
        </w:rPr>
      </w:pPr>
    </w:p>
    <w:p w:rsidR="006D0605" w:rsidRDefault="006D0605" w:rsidP="00F3794C">
      <w:pPr>
        <w:pStyle w:val="ListParagraph"/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6D0605" w:rsidRDefault="006D0605" w:rsidP="00F3794C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6D0605" w:rsidRPr="007038F6" w:rsidRDefault="006D0605" w:rsidP="001C2FCA">
      <w:pPr>
        <w:pStyle w:val="ListParagraph"/>
        <w:widowControl/>
        <w:numPr>
          <w:ilvl w:val="0"/>
          <w:numId w:val="5"/>
        </w:numPr>
        <w:autoSpaceDE/>
        <w:autoSpaceDN/>
        <w:adjustRightInd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Eric. H. Glendinning, Ron Howard. Professional English in Use. Medicine. – Cambridge University Press, 20</w:t>
      </w:r>
      <w:r w:rsidRPr="009F3846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.</w:t>
      </w: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6D0605" w:rsidRDefault="006D0605" w:rsidP="007038F6">
      <w:pPr>
        <w:pStyle w:val="ListParagraph"/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7038F6">
        <w:rPr>
          <w:sz w:val="28"/>
          <w:szCs w:val="28"/>
        </w:rPr>
        <w:t>Любомудрова Т.А., Гамзатов Т.Х. Материалы для подготовки к вступительному экзамену в аспирантуру по английскому языку. – СПб</w:t>
      </w:r>
      <w:r>
        <w:rPr>
          <w:sz w:val="28"/>
          <w:szCs w:val="28"/>
        </w:rPr>
        <w:t>.</w:t>
      </w:r>
      <w:r w:rsidRPr="007038F6">
        <w:rPr>
          <w:sz w:val="28"/>
          <w:szCs w:val="28"/>
        </w:rPr>
        <w:t>: СПбГМА им. И.И. Мечникова, - 2011.</w:t>
      </w:r>
    </w:p>
    <w:p w:rsidR="006D0605" w:rsidRDefault="006D0605" w:rsidP="007038F6">
      <w:pPr>
        <w:pStyle w:val="ListParagraph"/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Английский язык: учебник. Под общ ред.</w:t>
      </w:r>
      <w:r w:rsidRPr="00CD6808">
        <w:rPr>
          <w:sz w:val="28"/>
          <w:szCs w:val="28"/>
        </w:rPr>
        <w:t xml:space="preserve"> </w:t>
      </w:r>
      <w:r>
        <w:rPr>
          <w:sz w:val="28"/>
          <w:szCs w:val="28"/>
        </w:rPr>
        <w:t>Марковиной И.Ю. – М.: ГЭОТАР- Медиа, - 2012.</w:t>
      </w:r>
    </w:p>
    <w:p w:rsidR="006D0605" w:rsidRDefault="006D0605" w:rsidP="00CD6808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 w:rsidRPr="00CD6808">
        <w:rPr>
          <w:b/>
          <w:sz w:val="28"/>
          <w:szCs w:val="28"/>
        </w:rPr>
        <w:t>Немецкий язык</w:t>
      </w: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6D0605" w:rsidRPr="00CD6808" w:rsidRDefault="006D0605" w:rsidP="001C2FCA">
      <w:pPr>
        <w:pStyle w:val="ListParagraph"/>
        <w:widowControl/>
        <w:numPr>
          <w:ilvl w:val="0"/>
          <w:numId w:val="7"/>
        </w:numPr>
        <w:autoSpaceDE/>
        <w:autoSpaceDN/>
        <w:adjustRightInd/>
        <w:jc w:val="both"/>
        <w:rPr>
          <w:b/>
          <w:sz w:val="28"/>
          <w:szCs w:val="28"/>
        </w:rPr>
      </w:pPr>
      <w:r>
        <w:rPr>
          <w:sz w:val="28"/>
          <w:szCs w:val="28"/>
        </w:rPr>
        <w:t>Архангельская Т.С. Материалы для подготовки к вступительному экзамену в аспирантуру по немецкому языку: учебное пособие для аспирантов медицинских вузов. – Спб.: Изд-во СЗГМУ им. И.И. Мечникова, - 2012.</w:t>
      </w:r>
    </w:p>
    <w:p w:rsidR="006D0605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6D0605" w:rsidRPr="00CD6808" w:rsidRDefault="006D0605" w:rsidP="00CD6808">
      <w:pPr>
        <w:pStyle w:val="ListParagraph"/>
        <w:widowControl/>
        <w:numPr>
          <w:ilvl w:val="0"/>
          <w:numId w:val="10"/>
        </w:numPr>
        <w:autoSpaceDE/>
        <w:autoSpaceDN/>
        <w:adjustRightInd/>
        <w:jc w:val="both"/>
        <w:rPr>
          <w:b/>
          <w:sz w:val="28"/>
          <w:szCs w:val="28"/>
        </w:rPr>
      </w:pPr>
      <w:r w:rsidRPr="00CD6808">
        <w:rPr>
          <w:sz w:val="28"/>
          <w:szCs w:val="28"/>
        </w:rPr>
        <w:t>Архангельская Т.С. Грамматика немецкого языка: учебное пособие для студентов медицинских вузов. – Спб.: Изд-во СЗГМУ им. И.И. Мечникова, - 2013.</w:t>
      </w:r>
    </w:p>
    <w:p w:rsidR="006D0605" w:rsidRPr="001C2FCA" w:rsidRDefault="006D0605" w:rsidP="00CD6808">
      <w:pPr>
        <w:pStyle w:val="ListParagraph"/>
        <w:widowControl/>
        <w:numPr>
          <w:ilvl w:val="0"/>
          <w:numId w:val="10"/>
        </w:numPr>
        <w:autoSpaceDE/>
        <w:autoSpaceDN/>
        <w:adjustRightInd/>
        <w:jc w:val="both"/>
        <w:rPr>
          <w:b/>
          <w:sz w:val="28"/>
          <w:szCs w:val="28"/>
        </w:rPr>
      </w:pPr>
      <w:r w:rsidRPr="00CD6808">
        <w:rPr>
          <w:sz w:val="28"/>
          <w:szCs w:val="28"/>
        </w:rPr>
        <w:t xml:space="preserve">Архангельская Т.С. </w:t>
      </w:r>
      <w:r>
        <w:rPr>
          <w:sz w:val="28"/>
          <w:szCs w:val="28"/>
        </w:rPr>
        <w:t>Сборник упражнений по грамматике немецкого языка</w:t>
      </w:r>
      <w:r w:rsidRPr="00CD6808">
        <w:rPr>
          <w:sz w:val="28"/>
          <w:szCs w:val="28"/>
        </w:rPr>
        <w:t xml:space="preserve">: учебное пособие для </w:t>
      </w:r>
      <w:r>
        <w:rPr>
          <w:sz w:val="28"/>
          <w:szCs w:val="28"/>
        </w:rPr>
        <w:t xml:space="preserve">самостоятельной работы </w:t>
      </w:r>
      <w:r w:rsidRPr="00CD6808">
        <w:rPr>
          <w:sz w:val="28"/>
          <w:szCs w:val="28"/>
        </w:rPr>
        <w:t>студентов медицинских вузов. – Спб.: Изд-во СЗГМУ им. И.И. Мечникова, - 2013.</w:t>
      </w:r>
    </w:p>
    <w:p w:rsidR="006D0605" w:rsidRPr="00CD6808" w:rsidRDefault="006D0605" w:rsidP="001C2FCA">
      <w:pPr>
        <w:pStyle w:val="ListParagraph"/>
        <w:widowControl/>
        <w:autoSpaceDE/>
        <w:autoSpaceDN/>
        <w:adjustRightInd/>
        <w:ind w:left="360"/>
        <w:jc w:val="both"/>
        <w:rPr>
          <w:b/>
          <w:sz w:val="28"/>
          <w:szCs w:val="28"/>
        </w:rPr>
      </w:pPr>
    </w:p>
    <w:p w:rsidR="006D0605" w:rsidRDefault="006D0605" w:rsidP="003A06CD">
      <w:pPr>
        <w:widowControl/>
        <w:autoSpaceDE/>
        <w:autoSpaceDN/>
        <w:adjustRightInd/>
        <w:ind w:left="36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Французский язык</w:t>
      </w:r>
    </w:p>
    <w:p w:rsidR="006D0605" w:rsidRDefault="006D0605" w:rsidP="003A06CD">
      <w:pPr>
        <w:widowControl/>
        <w:autoSpaceDE/>
        <w:autoSpaceDN/>
        <w:adjustRightInd/>
        <w:ind w:left="36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6D0605" w:rsidRDefault="006D0605" w:rsidP="00DC7934">
      <w:pPr>
        <w:pStyle w:val="ListParagraph"/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Матвиишин В.Г. Французский язык для студентов медицинских вузов. – М.: Высшая школа, - 2007.</w:t>
      </w:r>
    </w:p>
    <w:p w:rsidR="006D0605" w:rsidRPr="008607DA" w:rsidRDefault="006D0605" w:rsidP="003A06CD">
      <w:pPr>
        <w:widowControl/>
        <w:autoSpaceDE/>
        <w:autoSpaceDN/>
        <w:adjustRightInd/>
        <w:jc w:val="both"/>
        <w:outlineLvl w:val="0"/>
        <w:rPr>
          <w:b/>
          <w:sz w:val="28"/>
          <w:szCs w:val="28"/>
        </w:rPr>
      </w:pPr>
      <w:r w:rsidRPr="008607DA">
        <w:rPr>
          <w:b/>
          <w:sz w:val="28"/>
          <w:szCs w:val="28"/>
        </w:rPr>
        <w:t>Дополнительная литература:</w:t>
      </w:r>
    </w:p>
    <w:p w:rsidR="006D0605" w:rsidRPr="008607DA" w:rsidRDefault="006D0605" w:rsidP="008607DA">
      <w:pPr>
        <w:pStyle w:val="ListParagraph"/>
        <w:widowControl/>
        <w:numPr>
          <w:ilvl w:val="0"/>
          <w:numId w:val="12"/>
        </w:numPr>
        <w:autoSpaceDE/>
        <w:autoSpaceDN/>
        <w:adjustRightInd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Margaret Lang, Isabelle Perez. Modern French Grammar. – Routledge, 2006.</w:t>
      </w:r>
    </w:p>
    <w:sectPr w:rsidR="006D0605" w:rsidRPr="008607DA" w:rsidSect="00F456E4">
      <w:type w:val="continuous"/>
      <w:pgSz w:w="11909" w:h="16834"/>
      <w:pgMar w:top="1440" w:right="1190" w:bottom="720" w:left="164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F2BB2"/>
    <w:multiLevelType w:val="hybridMultilevel"/>
    <w:tmpl w:val="B5A4C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6E591A"/>
    <w:multiLevelType w:val="hybridMultilevel"/>
    <w:tmpl w:val="D21C0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7C1340"/>
    <w:multiLevelType w:val="hybridMultilevel"/>
    <w:tmpl w:val="25F21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E46992"/>
    <w:multiLevelType w:val="multilevel"/>
    <w:tmpl w:val="FDF2EA9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3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90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0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112" w:hanging="2160"/>
      </w:pPr>
      <w:rPr>
        <w:rFonts w:cs="Times New Roman" w:hint="default"/>
      </w:rPr>
    </w:lvl>
  </w:abstractNum>
  <w:abstractNum w:abstractNumId="4">
    <w:nsid w:val="237A4606"/>
    <w:multiLevelType w:val="hybridMultilevel"/>
    <w:tmpl w:val="9F2C0C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A941DB"/>
    <w:multiLevelType w:val="hybridMultilevel"/>
    <w:tmpl w:val="561CE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3609B9"/>
    <w:multiLevelType w:val="hybridMultilevel"/>
    <w:tmpl w:val="780825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8A2282"/>
    <w:multiLevelType w:val="hybridMultilevel"/>
    <w:tmpl w:val="2D604870"/>
    <w:lvl w:ilvl="0" w:tplc="763088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3172FC"/>
    <w:multiLevelType w:val="singleLevel"/>
    <w:tmpl w:val="109685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A6743D9"/>
    <w:multiLevelType w:val="singleLevel"/>
    <w:tmpl w:val="46A80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0">
    <w:nsid w:val="74192216"/>
    <w:multiLevelType w:val="hybridMultilevel"/>
    <w:tmpl w:val="76284674"/>
    <w:lvl w:ilvl="0" w:tplc="45F64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380915C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AE86807"/>
    <w:multiLevelType w:val="hybridMultilevel"/>
    <w:tmpl w:val="15A8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0BE"/>
    <w:rsid w:val="000055F1"/>
    <w:rsid w:val="00080650"/>
    <w:rsid w:val="001333C0"/>
    <w:rsid w:val="001C2FCA"/>
    <w:rsid w:val="002853C0"/>
    <w:rsid w:val="002A3711"/>
    <w:rsid w:val="002B35B7"/>
    <w:rsid w:val="00343DA7"/>
    <w:rsid w:val="003A06CD"/>
    <w:rsid w:val="004B761F"/>
    <w:rsid w:val="00501319"/>
    <w:rsid w:val="00541514"/>
    <w:rsid w:val="005E4CD8"/>
    <w:rsid w:val="006D0605"/>
    <w:rsid w:val="007038F6"/>
    <w:rsid w:val="00714ED7"/>
    <w:rsid w:val="007A29AC"/>
    <w:rsid w:val="008309ED"/>
    <w:rsid w:val="008607DA"/>
    <w:rsid w:val="009B662D"/>
    <w:rsid w:val="009E3CC4"/>
    <w:rsid w:val="009F2E6E"/>
    <w:rsid w:val="009F3846"/>
    <w:rsid w:val="00AC7F9D"/>
    <w:rsid w:val="00AE48B3"/>
    <w:rsid w:val="00B65C21"/>
    <w:rsid w:val="00C04BEB"/>
    <w:rsid w:val="00C17483"/>
    <w:rsid w:val="00CD6808"/>
    <w:rsid w:val="00CE76E3"/>
    <w:rsid w:val="00D27F8B"/>
    <w:rsid w:val="00D460BE"/>
    <w:rsid w:val="00DC7934"/>
    <w:rsid w:val="00F3794C"/>
    <w:rsid w:val="00F456E4"/>
    <w:rsid w:val="00F941A0"/>
    <w:rsid w:val="00FB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6E4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04BEB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04BEB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C04BEB"/>
    <w:rPr>
      <w:rFonts w:ascii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C04BEB"/>
    <w:pPr>
      <w:widowControl/>
      <w:autoSpaceDE/>
      <w:autoSpaceDN/>
      <w:adjustRightInd/>
      <w:ind w:left="142" w:right="4819"/>
      <w:jc w:val="center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9F2E6E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9F2E6E"/>
    <w:pPr>
      <w:widowControl/>
      <w:autoSpaceDE/>
      <w:autoSpaceDN/>
      <w:adjustRightInd/>
      <w:spacing w:before="120" w:after="216"/>
    </w:pPr>
    <w:rPr>
      <w:sz w:val="24"/>
      <w:szCs w:val="24"/>
    </w:rPr>
  </w:style>
  <w:style w:type="character" w:customStyle="1" w:styleId="FontStyle50">
    <w:name w:val="Font Style50"/>
    <w:basedOn w:val="DefaultParagraphFont"/>
    <w:uiPriority w:val="99"/>
    <w:rsid w:val="002B35B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Normal"/>
    <w:uiPriority w:val="99"/>
    <w:rsid w:val="002B35B7"/>
    <w:pPr>
      <w:spacing w:line="323" w:lineRule="exact"/>
      <w:ind w:firstLine="715"/>
      <w:jc w:val="both"/>
    </w:pPr>
    <w:rPr>
      <w:sz w:val="24"/>
      <w:szCs w:val="24"/>
    </w:rPr>
  </w:style>
  <w:style w:type="character" w:customStyle="1" w:styleId="FontStyle41">
    <w:name w:val="Font Style41"/>
    <w:basedOn w:val="DefaultParagraphFont"/>
    <w:uiPriority w:val="99"/>
    <w:rsid w:val="002B35B7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99"/>
    <w:qFormat/>
    <w:rsid w:val="002B35B7"/>
    <w:pPr>
      <w:ind w:left="720"/>
      <w:contextualSpacing/>
    </w:pPr>
  </w:style>
  <w:style w:type="table" w:styleId="TableGrid">
    <w:name w:val="Table Grid"/>
    <w:basedOn w:val="TableNormal"/>
    <w:uiPriority w:val="99"/>
    <w:rsid w:val="00714E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D6808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3A06C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7595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241</TotalTime>
  <Pages>8</Pages>
  <Words>1600</Words>
  <Characters>9123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Nataliya.Olkhovik</dc:creator>
  <cp:keywords/>
  <dc:description/>
  <cp:lastModifiedBy>marina.danilova</cp:lastModifiedBy>
  <cp:revision>9</cp:revision>
  <dcterms:created xsi:type="dcterms:W3CDTF">2014-03-17T10:35:00Z</dcterms:created>
  <dcterms:modified xsi:type="dcterms:W3CDTF">2014-03-31T12:44:00Z</dcterms:modified>
</cp:coreProperties>
</file>